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31A18">
        <w:rPr>
          <w:rFonts w:cs="Arial"/>
          <w:b/>
          <w:caps/>
          <w:sz w:val="28"/>
          <w:szCs w:val="28"/>
        </w:rPr>
        <w:t>12</w:t>
      </w:r>
      <w:r w:rsidR="00564ED5">
        <w:rPr>
          <w:rFonts w:cs="Arial"/>
          <w:b/>
          <w:caps/>
          <w:sz w:val="28"/>
          <w:szCs w:val="28"/>
        </w:rPr>
        <w:t>66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64ED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64ED5">
              <w:rPr>
                <w:rFonts w:cs="Arial"/>
                <w:sz w:val="20"/>
                <w:szCs w:val="20"/>
              </w:rPr>
              <w:t>Ao Prefeito, juntamente com a Secretaria de Infraestrutura, para que sejam tomadas as providências cabíveis para que seja feita a manutenção asfáltica por toda a extensão da Rua Geraldo Nogueira de Macedo, no Bairro Cidade Jardim.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564ED5" w:rsidRDefault="00564ED5" w:rsidP="00564ED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31A18" w:rsidRDefault="003A77BE" w:rsidP="00564ED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F31A18" w:rsidRPr="00F31A18">
        <w:rPr>
          <w:rFonts w:cs="Arial"/>
        </w:rPr>
        <w:t xml:space="preserve">juntamente com a Secretaria de Infraestrutura, </w:t>
      </w:r>
      <w:r w:rsidR="00564ED5" w:rsidRPr="00564ED5">
        <w:rPr>
          <w:rFonts w:cs="Arial"/>
        </w:rPr>
        <w:t>para que sejam tomadas as providências cabíveis para que seja feita a manutenção asfáltica por toda a extensão da Rua Geraldo Nogueira de Macedo, no Bairro Cidade Jardim.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31A18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31A18" w:rsidRPr="005D429C" w:rsidRDefault="00F31A18" w:rsidP="00F31A18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F31A18" w:rsidRPr="005D429C" w:rsidRDefault="00F31A18" w:rsidP="00F31A1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F31A18" w:rsidRDefault="00F31A18" w:rsidP="00F31A18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F31A1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3DE" w:rsidRDefault="00C513DE">
      <w:r>
        <w:separator/>
      </w:r>
    </w:p>
  </w:endnote>
  <w:endnote w:type="continuationSeparator" w:id="0">
    <w:p w:rsidR="00C513DE" w:rsidRDefault="00C5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3DE" w:rsidRDefault="00C513DE">
      <w:r>
        <w:separator/>
      </w:r>
    </w:p>
  </w:footnote>
  <w:footnote w:type="continuationSeparator" w:id="0">
    <w:p w:rsidR="00C513DE" w:rsidRDefault="00C51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1A1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1A1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17AD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2861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64ED5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669F"/>
    <w:rsid w:val="00BF791A"/>
    <w:rsid w:val="00C06926"/>
    <w:rsid w:val="00C06BEA"/>
    <w:rsid w:val="00C36E68"/>
    <w:rsid w:val="00C42806"/>
    <w:rsid w:val="00C44D39"/>
    <w:rsid w:val="00C45509"/>
    <w:rsid w:val="00C513DE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0459"/>
    <w:rsid w:val="00F22FC9"/>
    <w:rsid w:val="00F27895"/>
    <w:rsid w:val="00F31A18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DEA56-2F76-42B7-9ED8-FCD6719B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2021-05-10T18:09:00Z</dcterms:created>
  <dcterms:modified xsi:type="dcterms:W3CDTF">2021-05-10T18:12:00Z</dcterms:modified>
</cp:coreProperties>
</file>